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D08" w:rsidRDefault="00006D08">
      <w:r>
        <w:t>Name: _______________________________________</w:t>
      </w:r>
      <w:r>
        <w:tab/>
      </w:r>
      <w:r>
        <w:tab/>
      </w:r>
      <w:r>
        <w:tab/>
        <w:t>Date: _________________________</w:t>
      </w:r>
    </w:p>
    <w:p w:rsidR="00006D08" w:rsidRDefault="00006D08"/>
    <w:p w:rsidR="00006D08" w:rsidRDefault="00006D08" w:rsidP="007D26DD">
      <w:pPr>
        <w:jc w:val="center"/>
        <w:rPr>
          <w:b/>
          <w:sz w:val="32"/>
          <w:u w:val="single"/>
        </w:rPr>
      </w:pPr>
      <w:r>
        <w:rPr>
          <w:b/>
          <w:sz w:val="32"/>
          <w:u w:val="single"/>
        </w:rPr>
        <w:t xml:space="preserve">Mathematics </w:t>
      </w:r>
      <w:r w:rsidRPr="007D26DD">
        <w:rPr>
          <w:b/>
          <w:sz w:val="32"/>
          <w:u w:val="single"/>
        </w:rPr>
        <w:t>Open-Ended Item</w:t>
      </w:r>
      <w:r>
        <w:rPr>
          <w:b/>
          <w:sz w:val="32"/>
          <w:u w:val="single"/>
        </w:rPr>
        <w:t xml:space="preserve"> (Pre Algebra Ch 3)</w:t>
      </w:r>
    </w:p>
    <w:p w:rsidR="00006D08" w:rsidRDefault="00006D08" w:rsidP="007D26DD">
      <w:pPr>
        <w:jc w:val="center"/>
      </w:pPr>
    </w:p>
    <w:p w:rsidR="00006D08" w:rsidRDefault="00006D08" w:rsidP="007D26DD">
      <w:r w:rsidRPr="007D26DD">
        <w:rPr>
          <w:u w:val="single"/>
        </w:rPr>
        <w:t>Question Info</w:t>
      </w:r>
      <w:r>
        <w:t>: Ages of customers at a coffee shop:</w:t>
      </w:r>
    </w:p>
    <w:p w:rsidR="00006D08" w:rsidRDefault="00006D08" w:rsidP="007D26DD"/>
    <w:tbl>
      <w:tblPr>
        <w:tblW w:w="0" w:type="auto"/>
        <w:tblInd w:w="2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88"/>
      </w:tblGrid>
      <w:tr w:rsidR="00006D08" w:rsidTr="00262030">
        <w:tc>
          <w:tcPr>
            <w:tcW w:w="1188" w:type="dxa"/>
            <w:vAlign w:val="center"/>
          </w:tcPr>
          <w:p w:rsidR="00006D08" w:rsidRPr="00262030" w:rsidRDefault="00006D08" w:rsidP="00262030">
            <w:pPr>
              <w:jc w:val="center"/>
              <w:rPr>
                <w:b/>
              </w:rPr>
            </w:pPr>
            <w:r w:rsidRPr="00262030">
              <w:rPr>
                <w:b/>
              </w:rPr>
              <w:t>Age</w:t>
            </w:r>
          </w:p>
        </w:tc>
      </w:tr>
      <w:tr w:rsidR="00006D08" w:rsidTr="00262030">
        <w:tc>
          <w:tcPr>
            <w:tcW w:w="1188" w:type="dxa"/>
            <w:vAlign w:val="center"/>
          </w:tcPr>
          <w:p w:rsidR="00006D08" w:rsidRDefault="00006D08" w:rsidP="00262030">
            <w:pPr>
              <w:jc w:val="center"/>
            </w:pPr>
            <w:r>
              <w:t>25</w:t>
            </w:r>
          </w:p>
        </w:tc>
      </w:tr>
      <w:tr w:rsidR="00006D08" w:rsidTr="00262030">
        <w:tc>
          <w:tcPr>
            <w:tcW w:w="1188" w:type="dxa"/>
            <w:vAlign w:val="center"/>
          </w:tcPr>
          <w:p w:rsidR="00006D08" w:rsidRDefault="00006D08" w:rsidP="00262030">
            <w:pPr>
              <w:jc w:val="center"/>
            </w:pPr>
            <w:r>
              <w:t>19</w:t>
            </w:r>
          </w:p>
        </w:tc>
      </w:tr>
      <w:tr w:rsidR="00006D08" w:rsidTr="00262030">
        <w:tc>
          <w:tcPr>
            <w:tcW w:w="1188" w:type="dxa"/>
            <w:vAlign w:val="center"/>
          </w:tcPr>
          <w:p w:rsidR="00006D08" w:rsidRDefault="00006D08" w:rsidP="00262030">
            <w:pPr>
              <w:jc w:val="center"/>
            </w:pPr>
            <w:r>
              <w:t>21</w:t>
            </w:r>
          </w:p>
        </w:tc>
      </w:tr>
      <w:tr w:rsidR="00006D08" w:rsidTr="00262030">
        <w:tc>
          <w:tcPr>
            <w:tcW w:w="1188" w:type="dxa"/>
            <w:vAlign w:val="center"/>
          </w:tcPr>
          <w:p w:rsidR="00006D08" w:rsidRDefault="00006D08" w:rsidP="00262030">
            <w:pPr>
              <w:jc w:val="center"/>
            </w:pPr>
            <w:r>
              <w:t>76</w:t>
            </w:r>
          </w:p>
        </w:tc>
      </w:tr>
      <w:tr w:rsidR="00006D08" w:rsidTr="00262030">
        <w:tc>
          <w:tcPr>
            <w:tcW w:w="1188" w:type="dxa"/>
            <w:vAlign w:val="center"/>
          </w:tcPr>
          <w:p w:rsidR="00006D08" w:rsidRDefault="00006D08" w:rsidP="00262030">
            <w:pPr>
              <w:jc w:val="center"/>
            </w:pPr>
            <w:r>
              <w:t>27</w:t>
            </w:r>
          </w:p>
        </w:tc>
      </w:tr>
      <w:tr w:rsidR="00006D08" w:rsidTr="00262030">
        <w:tc>
          <w:tcPr>
            <w:tcW w:w="1188" w:type="dxa"/>
            <w:vAlign w:val="center"/>
          </w:tcPr>
          <w:p w:rsidR="00006D08" w:rsidRDefault="00006D08" w:rsidP="00262030">
            <w:pPr>
              <w:jc w:val="center"/>
            </w:pPr>
            <w:r>
              <w:t>22</w:t>
            </w:r>
          </w:p>
        </w:tc>
      </w:tr>
      <w:tr w:rsidR="00006D08" w:rsidTr="00262030">
        <w:tc>
          <w:tcPr>
            <w:tcW w:w="1188" w:type="dxa"/>
            <w:vAlign w:val="center"/>
          </w:tcPr>
          <w:p w:rsidR="00006D08" w:rsidRDefault="00006D08" w:rsidP="00262030">
            <w:pPr>
              <w:jc w:val="center"/>
            </w:pPr>
            <w:r>
              <w:t>21</w:t>
            </w:r>
          </w:p>
        </w:tc>
      </w:tr>
      <w:tr w:rsidR="00006D08" w:rsidTr="00262030">
        <w:tc>
          <w:tcPr>
            <w:tcW w:w="1188" w:type="dxa"/>
            <w:vAlign w:val="center"/>
          </w:tcPr>
          <w:p w:rsidR="00006D08" w:rsidRDefault="00006D08" w:rsidP="00262030">
            <w:pPr>
              <w:jc w:val="center"/>
            </w:pPr>
            <w:r>
              <w:t>28</w:t>
            </w:r>
          </w:p>
        </w:tc>
      </w:tr>
      <w:tr w:rsidR="00006D08" w:rsidTr="00262030">
        <w:tc>
          <w:tcPr>
            <w:tcW w:w="1188" w:type="dxa"/>
            <w:vAlign w:val="center"/>
          </w:tcPr>
          <w:p w:rsidR="00006D08" w:rsidRDefault="00006D08" w:rsidP="00262030">
            <w:pPr>
              <w:jc w:val="center"/>
            </w:pPr>
            <w:r>
              <w:t>68</w:t>
            </w:r>
          </w:p>
        </w:tc>
      </w:tr>
      <w:tr w:rsidR="00006D08" w:rsidTr="00262030">
        <w:tc>
          <w:tcPr>
            <w:tcW w:w="1188" w:type="dxa"/>
            <w:vAlign w:val="center"/>
          </w:tcPr>
          <w:p w:rsidR="00006D08" w:rsidRDefault="00006D08" w:rsidP="00262030">
            <w:pPr>
              <w:jc w:val="center"/>
            </w:pPr>
            <w:r>
              <w:t>23</w:t>
            </w:r>
          </w:p>
        </w:tc>
      </w:tr>
    </w:tbl>
    <w:p w:rsidR="00006D08" w:rsidRDefault="00006D08" w:rsidP="007D26DD"/>
    <w:p w:rsidR="00006D08" w:rsidRDefault="00006D0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8736"/>
      </w:tblGrid>
      <w:tr w:rsidR="00006D08" w:rsidRPr="00313397" w:rsidTr="00313397">
        <w:trPr>
          <w:trHeight w:val="4593"/>
        </w:trPr>
        <w:tc>
          <w:tcPr>
            <w:tcW w:w="8736" w:type="dxa"/>
          </w:tcPr>
          <w:p w:rsidR="00006D08" w:rsidRDefault="00006D08">
            <w:r w:rsidRPr="00313397">
              <w:t xml:space="preserve">A.  </w:t>
            </w:r>
            <w:r>
              <w:t>Find the median and mode of the data. Show or explain how you found your answers.</w:t>
            </w:r>
          </w:p>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r>
              <w:t>Median:________________________</w:t>
            </w:r>
          </w:p>
          <w:p w:rsidR="00006D08" w:rsidRDefault="00006D08"/>
          <w:p w:rsidR="00006D08" w:rsidRDefault="00006D08">
            <w:r>
              <w:t>Mode:__________________________</w:t>
            </w:r>
          </w:p>
          <w:p w:rsidR="00006D08" w:rsidRDefault="00006D08"/>
          <w:p w:rsidR="00006D08" w:rsidRDefault="00006D08"/>
          <w:p w:rsidR="00006D08" w:rsidRPr="00313397" w:rsidRDefault="00006D08"/>
        </w:tc>
      </w:tr>
      <w:tr w:rsidR="00006D08" w:rsidRPr="00313397" w:rsidTr="00313397">
        <w:trPr>
          <w:trHeight w:val="4526"/>
        </w:trPr>
        <w:tc>
          <w:tcPr>
            <w:tcW w:w="8736" w:type="dxa"/>
          </w:tcPr>
          <w:p w:rsidR="00006D08" w:rsidRDefault="00006D08" w:rsidP="00BC4CD3">
            <w:pPr>
              <w:numPr>
                <w:ilvl w:val="0"/>
                <w:numId w:val="1"/>
              </w:numPr>
            </w:pPr>
            <w:r>
              <w:t>Find the mean of the data. Show or explain your answer.</w:t>
            </w:r>
          </w:p>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p w:rsidR="00006D08" w:rsidRDefault="00006D08" w:rsidP="00BC4CD3">
            <w:r>
              <w:t>Mean:______________________________</w:t>
            </w:r>
          </w:p>
          <w:p w:rsidR="00006D08" w:rsidRDefault="00006D08" w:rsidP="00BC4CD3"/>
          <w:p w:rsidR="00006D08" w:rsidRPr="00313397" w:rsidRDefault="00006D08" w:rsidP="00BC4CD3"/>
        </w:tc>
      </w:tr>
    </w:tbl>
    <w:p w:rsidR="00006D08" w:rsidRDefault="00006D08">
      <w:r>
        <w:t xml:space="preserve"> </w:t>
      </w:r>
    </w:p>
    <w:p w:rsidR="00006D08" w:rsidRDefault="00006D0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56"/>
      </w:tblGrid>
      <w:tr w:rsidR="00006D08" w:rsidTr="00262030">
        <w:tc>
          <w:tcPr>
            <w:tcW w:w="8856" w:type="dxa"/>
          </w:tcPr>
          <w:p w:rsidR="00006D08" w:rsidRDefault="00006D08">
            <w:r>
              <w:t>C. Why is the mean not the best choice of central tendency for the set of data? Explain your answer.</w:t>
            </w:r>
          </w:p>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r>
              <w:t xml:space="preserve"> </w:t>
            </w:r>
          </w:p>
        </w:tc>
      </w:tr>
    </w:tbl>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Default="00006D08"/>
    <w:p w:rsidR="00006D08" w:rsidRPr="008D2A4B" w:rsidRDefault="00006D08" w:rsidP="008D2A4B">
      <w:pPr>
        <w:jc w:val="center"/>
        <w:rPr>
          <w:b/>
        </w:rPr>
      </w:pPr>
      <w:r w:rsidRPr="008D2A4B">
        <w:rPr>
          <w:b/>
        </w:rPr>
        <w:t>Scoring Guide for Open Ended Question Pre Algebra Ch 3</w:t>
      </w:r>
    </w:p>
    <w:p w:rsidR="00006D08" w:rsidRDefault="00006D0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428"/>
        <w:gridCol w:w="4428"/>
      </w:tblGrid>
      <w:tr w:rsidR="00006D08" w:rsidTr="00262030">
        <w:trPr>
          <w:trHeight w:val="138"/>
        </w:trPr>
        <w:tc>
          <w:tcPr>
            <w:tcW w:w="4428" w:type="dxa"/>
          </w:tcPr>
          <w:p w:rsidR="00006D08" w:rsidRDefault="00006D08" w:rsidP="00262030">
            <w:pPr>
              <w:jc w:val="center"/>
            </w:pPr>
            <w:r>
              <w:t>Part A Answer</w:t>
            </w:r>
          </w:p>
        </w:tc>
        <w:tc>
          <w:tcPr>
            <w:tcW w:w="4428" w:type="dxa"/>
          </w:tcPr>
          <w:p w:rsidR="00006D08" w:rsidRDefault="00006D08" w:rsidP="00262030">
            <w:pPr>
              <w:jc w:val="center"/>
            </w:pPr>
            <w:r>
              <w:t>Part A Support</w:t>
            </w:r>
          </w:p>
        </w:tc>
      </w:tr>
      <w:tr w:rsidR="00006D08" w:rsidTr="00262030">
        <w:trPr>
          <w:trHeight w:val="138"/>
        </w:trPr>
        <w:tc>
          <w:tcPr>
            <w:tcW w:w="4428" w:type="dxa"/>
            <w:vAlign w:val="center"/>
          </w:tcPr>
          <w:p w:rsidR="00006D08" w:rsidRDefault="00006D08" w:rsidP="00262030">
            <w:pPr>
              <w:jc w:val="center"/>
            </w:pPr>
          </w:p>
          <w:p w:rsidR="00006D08" w:rsidRDefault="00006D08" w:rsidP="00262030">
            <w:pPr>
              <w:jc w:val="center"/>
            </w:pPr>
          </w:p>
          <w:p w:rsidR="00006D08" w:rsidRDefault="00006D08" w:rsidP="00262030">
            <w:pPr>
              <w:jc w:val="center"/>
            </w:pPr>
          </w:p>
          <w:p w:rsidR="00006D08" w:rsidRDefault="00006D08" w:rsidP="00262030">
            <w:pPr>
              <w:jc w:val="center"/>
            </w:pPr>
            <w:r>
              <w:t>Median: 24</w:t>
            </w:r>
          </w:p>
          <w:p w:rsidR="00006D08" w:rsidRDefault="00006D08" w:rsidP="00262030">
            <w:pPr>
              <w:jc w:val="center"/>
            </w:pPr>
          </w:p>
          <w:p w:rsidR="00006D08" w:rsidRDefault="00006D08" w:rsidP="00262030">
            <w:pPr>
              <w:jc w:val="center"/>
            </w:pPr>
            <w:r>
              <w:t>Mode: 21</w:t>
            </w:r>
          </w:p>
          <w:p w:rsidR="00006D08" w:rsidRDefault="00006D08" w:rsidP="00262030">
            <w:pPr>
              <w:jc w:val="center"/>
            </w:pPr>
          </w:p>
          <w:p w:rsidR="00006D08" w:rsidRDefault="00006D08" w:rsidP="00262030">
            <w:pPr>
              <w:jc w:val="center"/>
            </w:pPr>
          </w:p>
          <w:p w:rsidR="00006D08" w:rsidRDefault="00006D08" w:rsidP="00262030">
            <w:pPr>
              <w:jc w:val="center"/>
            </w:pPr>
          </w:p>
          <w:p w:rsidR="00006D08" w:rsidRDefault="00006D08" w:rsidP="007001E5"/>
          <w:p w:rsidR="00006D08" w:rsidRDefault="00006D08" w:rsidP="00262030">
            <w:pPr>
              <w:jc w:val="center"/>
            </w:pPr>
          </w:p>
        </w:tc>
        <w:tc>
          <w:tcPr>
            <w:tcW w:w="4428" w:type="dxa"/>
          </w:tcPr>
          <w:p w:rsidR="00006D08" w:rsidRDefault="00006D08"/>
          <w:p w:rsidR="00006D08" w:rsidRDefault="00006D08">
            <w:r>
              <w:t xml:space="preserve">Median:  </w:t>
            </w:r>
            <w:r w:rsidRPr="00262030">
              <w:rPr>
                <w:position w:val="-24"/>
              </w:rPr>
              <w:object w:dxaOrig="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0.75pt" o:ole="">
                  <v:imagedata r:id="rId5" o:title=""/>
                </v:shape>
                <o:OLEObject Type="Embed" ProgID="Equation.3" ShapeID="_x0000_i1025" DrawAspect="Content" ObjectID="_1325925758" r:id="rId6"/>
              </w:object>
            </w:r>
            <w:r>
              <w:t xml:space="preserve"> = 24</w:t>
            </w:r>
          </w:p>
          <w:p w:rsidR="00006D08" w:rsidRDefault="00006D08">
            <w:r>
              <w:t xml:space="preserve">                 Put the data in order, least to                  </w:t>
            </w:r>
            <w:r>
              <w:br/>
              <w:t xml:space="preserve">            greatest. Find average of two </w:t>
            </w:r>
            <w:r>
              <w:br/>
              <w:t xml:space="preserve">            data elements in the middle.</w:t>
            </w:r>
          </w:p>
          <w:p w:rsidR="00006D08" w:rsidRDefault="00006D08"/>
          <w:p w:rsidR="00006D08" w:rsidRDefault="00006D08">
            <w:r>
              <w:t>Mode: 21</w:t>
            </w:r>
          </w:p>
          <w:p w:rsidR="00006D08" w:rsidRDefault="00006D08">
            <w:r>
              <w:t xml:space="preserve">                 Data element that occurs the  </w:t>
            </w:r>
            <w:r>
              <w:br/>
              <w:t xml:space="preserve">            most often.</w:t>
            </w:r>
          </w:p>
        </w:tc>
      </w:tr>
    </w:tbl>
    <w:p w:rsidR="00006D08" w:rsidRDefault="00006D08"/>
    <w:p w:rsidR="00006D08" w:rsidRDefault="00006D08">
      <w:pPr>
        <w:rPr>
          <w:b/>
        </w:rPr>
      </w:pPr>
      <w:r>
        <w:rPr>
          <w:b/>
        </w:rPr>
        <w:t>(2 score points)</w:t>
      </w:r>
    </w:p>
    <w:p w:rsidR="00006D08" w:rsidRDefault="00006D08">
      <w:r>
        <w:rPr>
          <w:b/>
        </w:rPr>
        <w:tab/>
      </w:r>
      <w:r>
        <w:t>.5 correct answer for median</w:t>
      </w:r>
    </w:p>
    <w:p w:rsidR="00006D08" w:rsidRDefault="00006D08">
      <w:r>
        <w:tab/>
        <w:t>.5 correct answer for mode</w:t>
      </w:r>
    </w:p>
    <w:p w:rsidR="00006D08" w:rsidRDefault="00006D08">
      <w:r>
        <w:tab/>
        <w:t>and</w:t>
      </w:r>
    </w:p>
    <w:p w:rsidR="00006D08" w:rsidRDefault="00006D08">
      <w:r>
        <w:tab/>
        <w:t>.5 correct support for median</w:t>
      </w:r>
    </w:p>
    <w:p w:rsidR="00006D08" w:rsidRDefault="00006D08">
      <w:r>
        <w:tab/>
        <w:t>.5 correct support for mode</w:t>
      </w:r>
    </w:p>
    <w:p w:rsidR="00006D08" w:rsidRDefault="00006D0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67"/>
        <w:gridCol w:w="4889"/>
      </w:tblGrid>
      <w:tr w:rsidR="00006D08" w:rsidTr="00262030">
        <w:tc>
          <w:tcPr>
            <w:tcW w:w="4428" w:type="dxa"/>
            <w:vAlign w:val="center"/>
          </w:tcPr>
          <w:p w:rsidR="00006D08" w:rsidRDefault="00006D08" w:rsidP="00262030">
            <w:pPr>
              <w:jc w:val="center"/>
            </w:pPr>
            <w:r>
              <w:t>Part B Answer</w:t>
            </w:r>
          </w:p>
        </w:tc>
        <w:tc>
          <w:tcPr>
            <w:tcW w:w="4428" w:type="dxa"/>
            <w:vAlign w:val="center"/>
          </w:tcPr>
          <w:p w:rsidR="00006D08" w:rsidRDefault="00006D08" w:rsidP="00262030">
            <w:pPr>
              <w:jc w:val="center"/>
            </w:pPr>
            <w:r>
              <w:t>Part B Support</w:t>
            </w:r>
          </w:p>
        </w:tc>
      </w:tr>
      <w:tr w:rsidR="00006D08" w:rsidTr="00262030">
        <w:tc>
          <w:tcPr>
            <w:tcW w:w="4428" w:type="dxa"/>
            <w:vAlign w:val="center"/>
          </w:tcPr>
          <w:p w:rsidR="00006D08" w:rsidRDefault="00006D08" w:rsidP="00262030">
            <w:pPr>
              <w:jc w:val="center"/>
            </w:pPr>
            <w:r>
              <w:t>Mean: 33</w:t>
            </w:r>
          </w:p>
        </w:tc>
        <w:tc>
          <w:tcPr>
            <w:tcW w:w="4428" w:type="dxa"/>
          </w:tcPr>
          <w:p w:rsidR="00006D08" w:rsidRDefault="00006D08"/>
          <w:p w:rsidR="00006D08" w:rsidRDefault="00006D08">
            <w:r>
              <w:t>=</w:t>
            </w:r>
            <w:r w:rsidRPr="00262030">
              <w:rPr>
                <w:position w:val="-24"/>
              </w:rPr>
              <w:object w:dxaOrig="4540" w:dyaOrig="620">
                <v:shape id="_x0000_i1026" type="#_x0000_t75" style="width:227.25pt;height:30.75pt" o:ole="">
                  <v:imagedata r:id="rId7" o:title=""/>
                </v:shape>
                <o:OLEObject Type="Embed" ProgID="Equation.3" ShapeID="_x0000_i1026" DrawAspect="Content" ObjectID="_1325925759" r:id="rId8"/>
              </w:object>
            </w:r>
          </w:p>
          <w:p w:rsidR="00006D08" w:rsidRDefault="00006D08">
            <w:r>
              <w:t xml:space="preserve">= </w:t>
            </w:r>
            <w:r w:rsidRPr="00262030">
              <w:rPr>
                <w:position w:val="-24"/>
              </w:rPr>
              <w:object w:dxaOrig="460" w:dyaOrig="620">
                <v:shape id="_x0000_i1027" type="#_x0000_t75" style="width:23.25pt;height:30.75pt" o:ole="">
                  <v:imagedata r:id="rId9" o:title=""/>
                </v:shape>
                <o:OLEObject Type="Embed" ProgID="Equation.3" ShapeID="_x0000_i1027" DrawAspect="Content" ObjectID="_1325925760" r:id="rId10"/>
              </w:object>
            </w:r>
            <w:r>
              <w:t xml:space="preserve">  = 33</w:t>
            </w:r>
          </w:p>
          <w:p w:rsidR="00006D08" w:rsidRDefault="00006D08"/>
          <w:p w:rsidR="00006D08" w:rsidRDefault="00006D08">
            <w:r>
              <w:t xml:space="preserve">           Add data elements, divide by how many </w:t>
            </w:r>
            <w:r>
              <w:br/>
              <w:t xml:space="preserve">      data elements there are. </w:t>
            </w:r>
          </w:p>
          <w:p w:rsidR="00006D08" w:rsidRDefault="00006D08"/>
        </w:tc>
      </w:tr>
    </w:tbl>
    <w:p w:rsidR="00006D08" w:rsidRDefault="00006D08"/>
    <w:p w:rsidR="00006D08" w:rsidRDefault="00006D08">
      <w:pPr>
        <w:rPr>
          <w:b/>
        </w:rPr>
      </w:pPr>
      <w:r>
        <w:rPr>
          <w:b/>
        </w:rPr>
        <w:t>(1 score point)</w:t>
      </w:r>
    </w:p>
    <w:p w:rsidR="00006D08" w:rsidRDefault="00006D08">
      <w:r>
        <w:rPr>
          <w:b/>
        </w:rPr>
        <w:tab/>
      </w:r>
      <w:r>
        <w:t>.5 for correct answer</w:t>
      </w:r>
    </w:p>
    <w:p w:rsidR="00006D08" w:rsidRDefault="00006D08">
      <w:r>
        <w:tab/>
        <w:t xml:space="preserve">and </w:t>
      </w:r>
    </w:p>
    <w:p w:rsidR="00006D08" w:rsidRDefault="00006D08">
      <w:r>
        <w:tab/>
        <w:t>.5 for correct support</w:t>
      </w:r>
    </w:p>
    <w:p w:rsidR="00006D08" w:rsidRDefault="00006D0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56"/>
      </w:tblGrid>
      <w:tr w:rsidR="00006D08" w:rsidTr="00262030">
        <w:tc>
          <w:tcPr>
            <w:tcW w:w="8856" w:type="dxa"/>
          </w:tcPr>
          <w:p w:rsidR="00006D08" w:rsidRDefault="00006D08" w:rsidP="00262030">
            <w:pPr>
              <w:jc w:val="center"/>
            </w:pPr>
            <w:r>
              <w:t>Part C Answer/Explanation</w:t>
            </w:r>
          </w:p>
        </w:tc>
      </w:tr>
      <w:tr w:rsidR="00006D08" w:rsidTr="00262030">
        <w:tc>
          <w:tcPr>
            <w:tcW w:w="8856" w:type="dxa"/>
          </w:tcPr>
          <w:p w:rsidR="00006D08" w:rsidRDefault="00006D08"/>
          <w:p w:rsidR="00006D08" w:rsidRDefault="00006D08">
            <w:r>
              <w:t xml:space="preserve">      The mean is not the best choice of central tendency because most of the data values are located in the low twenties. The two values 68 and 76 are outliers and cause the mean to be higher than most of the data. </w:t>
            </w:r>
          </w:p>
          <w:p w:rsidR="00006D08" w:rsidRDefault="00006D08"/>
          <w:p w:rsidR="00006D08" w:rsidRDefault="00006D08"/>
        </w:tc>
      </w:tr>
    </w:tbl>
    <w:p w:rsidR="00006D08" w:rsidRDefault="00006D08">
      <w:pPr>
        <w:rPr>
          <w:b/>
        </w:rPr>
      </w:pPr>
    </w:p>
    <w:p w:rsidR="00006D08" w:rsidRDefault="00006D08">
      <w:pPr>
        <w:rPr>
          <w:b/>
        </w:rPr>
      </w:pPr>
      <w:r>
        <w:rPr>
          <w:b/>
        </w:rPr>
        <w:t>(1 score point)</w:t>
      </w:r>
    </w:p>
    <w:p w:rsidR="00006D08" w:rsidRDefault="00006D08">
      <w:r>
        <w:rPr>
          <w:b/>
        </w:rPr>
        <w:tab/>
      </w:r>
      <w:r>
        <w:t>1 for completely correct explanation</w:t>
      </w:r>
    </w:p>
    <w:p w:rsidR="00006D08" w:rsidRDefault="00006D08">
      <w:r>
        <w:tab/>
        <w:t>or</w:t>
      </w:r>
    </w:p>
    <w:p w:rsidR="00006D08" w:rsidRPr="008D2A4B" w:rsidRDefault="00006D08">
      <w:r>
        <w:tab/>
        <w:t xml:space="preserve">.5 for partial explanation. </w:t>
      </w:r>
    </w:p>
    <w:sectPr w:rsidR="00006D08" w:rsidRPr="008D2A4B" w:rsidSect="008D2A4B">
      <w:pgSz w:w="12240" w:h="15840"/>
      <w:pgMar w:top="720" w:right="1800" w:bottom="72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77D27"/>
    <w:multiLevelType w:val="hybridMultilevel"/>
    <w:tmpl w:val="1D164A7C"/>
    <w:lvl w:ilvl="0" w:tplc="04090015">
      <w:start w:val="2"/>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fullPage" w:percent="101"/>
  <w:embedSystemFonts/>
  <w:defaultTabStop w:val="720"/>
  <w:drawingGridHorizontalSpacing w:val="360"/>
  <w:drawingGridVerticalSpacing w:val="360"/>
  <w:displayHorizontalDrawingGridEvery w:val="0"/>
  <w:displayVerticalDrawingGridEvery w:val="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26DD"/>
    <w:rsid w:val="00006D08"/>
    <w:rsid w:val="00007F67"/>
    <w:rsid w:val="00262030"/>
    <w:rsid w:val="00313397"/>
    <w:rsid w:val="003C403B"/>
    <w:rsid w:val="00573753"/>
    <w:rsid w:val="005B1793"/>
    <w:rsid w:val="006809D4"/>
    <w:rsid w:val="007001E5"/>
    <w:rsid w:val="007D26DD"/>
    <w:rsid w:val="008561A8"/>
    <w:rsid w:val="008D2A4B"/>
    <w:rsid w:val="00BC4CD3"/>
    <w:rsid w:val="00CE3FFC"/>
    <w:rsid w:val="00D82137"/>
    <w:rsid w:val="00E14D3F"/>
    <w:rsid w:val="00ED56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4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D26D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262</Words>
  <Characters>1494</Characters>
  <Application>Microsoft Office Outlook</Application>
  <DocSecurity>0</DocSecurity>
  <Lines>0</Lines>
  <Paragraphs>0</Paragraphs>
  <ScaleCrop>false</ScaleCrop>
  <Company>Harrisburg City School District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_______________________________________</dc:title>
  <dc:subject/>
  <dc:creator/>
  <cp:keywords/>
  <dc:description/>
  <cp:lastModifiedBy>cshatto</cp:lastModifiedBy>
  <cp:revision>2</cp:revision>
  <dcterms:created xsi:type="dcterms:W3CDTF">2010-01-25T16:56:00Z</dcterms:created>
  <dcterms:modified xsi:type="dcterms:W3CDTF">2010-01-25T16:56:00Z</dcterms:modified>
</cp:coreProperties>
</file>